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CB533" w14:textId="77777777" w:rsidR="001A2B7E" w:rsidRDefault="001A2B7E" w:rsidP="001A2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WITTILSEYE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fl.1398-1412)</w:t>
      </w:r>
    </w:p>
    <w:p w14:paraId="4690316E" w14:textId="77777777" w:rsidR="001A2B7E" w:rsidRDefault="001A2B7E" w:rsidP="001A2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24C522E0" w14:textId="77777777" w:rsidR="001A2B7E" w:rsidRDefault="001A2B7E" w:rsidP="001A2B7E">
      <w:pPr>
        <w:pStyle w:val="NoSpacing"/>
        <w:rPr>
          <w:rFonts w:cs="Times New Roman"/>
          <w:szCs w:val="24"/>
        </w:rPr>
      </w:pPr>
    </w:p>
    <w:p w14:paraId="39D7C404" w14:textId="77777777" w:rsidR="001A2B7E" w:rsidRDefault="001A2B7E" w:rsidP="001A2B7E">
      <w:pPr>
        <w:pStyle w:val="NoSpacing"/>
        <w:rPr>
          <w:rFonts w:cs="Times New Roman"/>
          <w:szCs w:val="24"/>
        </w:rPr>
      </w:pPr>
    </w:p>
    <w:p w14:paraId="2587A2B9" w14:textId="77777777" w:rsidR="001A2B7E" w:rsidRDefault="001A2B7E" w:rsidP="001A2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May1398</w:t>
      </w:r>
      <w:r>
        <w:rPr>
          <w:rFonts w:cs="Times New Roman"/>
          <w:szCs w:val="24"/>
        </w:rPr>
        <w:tab/>
        <w:t>He was admitted as a scholar at King’s Hall.</w:t>
      </w:r>
    </w:p>
    <w:p w14:paraId="5F7A61CE" w14:textId="77777777" w:rsidR="001A2B7E" w:rsidRDefault="001A2B7E" w:rsidP="001A2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97)</w:t>
      </w:r>
    </w:p>
    <w:p w14:paraId="75070A6D" w14:textId="77777777" w:rsidR="001A2B7E" w:rsidRDefault="001A2B7E" w:rsidP="001A2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1409</w:t>
      </w:r>
      <w:r>
        <w:rPr>
          <w:rFonts w:cs="Times New Roman"/>
          <w:szCs w:val="24"/>
        </w:rPr>
        <w:tab/>
        <w:t>M.A.    (ibid.)</w:t>
      </w:r>
    </w:p>
    <w:p w14:paraId="2A27FBB3" w14:textId="77777777" w:rsidR="001A2B7E" w:rsidRDefault="001A2B7E" w:rsidP="001A2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  <w:t>He resigned.   (ibid.)</w:t>
      </w:r>
    </w:p>
    <w:p w14:paraId="5AEFBE7E" w14:textId="77777777" w:rsidR="001A2B7E" w:rsidRDefault="001A2B7E" w:rsidP="001A2B7E">
      <w:pPr>
        <w:pStyle w:val="NoSpacing"/>
        <w:rPr>
          <w:rFonts w:cs="Times New Roman"/>
          <w:szCs w:val="24"/>
        </w:rPr>
      </w:pPr>
    </w:p>
    <w:p w14:paraId="3A6BD804" w14:textId="77777777" w:rsidR="001A2B7E" w:rsidRDefault="001A2B7E" w:rsidP="001A2B7E">
      <w:pPr>
        <w:pStyle w:val="NoSpacing"/>
        <w:rPr>
          <w:rFonts w:cs="Times New Roman"/>
          <w:szCs w:val="24"/>
        </w:rPr>
      </w:pPr>
    </w:p>
    <w:p w14:paraId="564AEF0A" w14:textId="77777777" w:rsidR="001A2B7E" w:rsidRDefault="001A2B7E" w:rsidP="001A2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2023</w:t>
      </w:r>
    </w:p>
    <w:p w14:paraId="293135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E3DCB" w14:textId="77777777" w:rsidR="001A2B7E" w:rsidRDefault="001A2B7E" w:rsidP="009139A6">
      <w:r>
        <w:separator/>
      </w:r>
    </w:p>
  </w:endnote>
  <w:endnote w:type="continuationSeparator" w:id="0">
    <w:p w14:paraId="67A7C7E9" w14:textId="77777777" w:rsidR="001A2B7E" w:rsidRDefault="001A2B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0A9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88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4E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9DF1F" w14:textId="77777777" w:rsidR="001A2B7E" w:rsidRDefault="001A2B7E" w:rsidP="009139A6">
      <w:r>
        <w:separator/>
      </w:r>
    </w:p>
  </w:footnote>
  <w:footnote w:type="continuationSeparator" w:id="0">
    <w:p w14:paraId="0583166C" w14:textId="77777777" w:rsidR="001A2B7E" w:rsidRDefault="001A2B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32D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48B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DCC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B7E"/>
    <w:rsid w:val="000666E0"/>
    <w:rsid w:val="001A2B7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2C549"/>
  <w15:chartTrackingRefBased/>
  <w15:docId w15:val="{88C4B26E-6A75-463D-BD79-9738EE354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2023-01-26T20:36:00Z</dcterms:created>
  <dcterms:modified xsi:type="dcterms:W3CDTF">2023-01-26T20:37:00Z</dcterms:modified>
</cp:coreProperties>
</file>